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939C7" w:rsidP="00752908">
      <w:pPr>
        <w:pStyle w:val="Heading1"/>
      </w:pPr>
      <w:r>
        <w:rPr>
          <w:noProof/>
        </w:rPr>
        <w:drawing>
          <wp:anchor distT="0" distB="0" distL="114300" distR="114300" simplePos="0" relativeHeight="25165772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4" tooltip="300"/>
                    </pic:cNvPr>
                    <pic:cNvPicPr>
                      <a:picLocks noChangeAspect="1" noChangeArrowheads="1"/>
                    </pic:cNvPicPr>
                  </pic:nvPicPr>
                  <pic:blipFill>
                    <a:blip r:embed="rId5" r:link="rId6"/>
                    <a:srcRect/>
                    <a:stretch>
                      <a:fillRect/>
                    </a:stretch>
                  </pic:blipFill>
                  <pic:spPr bwMode="auto">
                    <a:xfrm>
                      <a:off x="0" y="0"/>
                      <a:ext cx="1466850" cy="2157730"/>
                    </a:xfrm>
                    <a:prstGeom prst="rect">
                      <a:avLst/>
                    </a:prstGeom>
                    <a:noFill/>
                    <a:ln w="9525">
                      <a:noFill/>
                      <a:miter lim="800000"/>
                      <a:headEnd/>
                      <a:tailEnd/>
                    </a:ln>
                  </pic:spPr>
                </pic:pic>
              </a:graphicData>
            </a:graphic>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A15A8D" w:rsidRPr="00752908" w:rsidRDefault="00A15A8D"/>
    <w:sectPr w:rsidR="00A15A8D" w:rsidRPr="007529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221194"/>
    <w:rsid w:val="00601E6F"/>
    <w:rsid w:val="006C0BD7"/>
    <w:rsid w:val="00752908"/>
    <w:rsid w:val="007B3A83"/>
    <w:rsid w:val="007B7B42"/>
    <w:rsid w:val="007D0B4C"/>
    <w:rsid w:val="00840A3C"/>
    <w:rsid w:val="0090102B"/>
    <w:rsid w:val="00934A51"/>
    <w:rsid w:val="00A15A8D"/>
    <w:rsid w:val="00A939C7"/>
    <w:rsid w:val="00BA196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8523D757-7D64-4608-A8B9-7EB0C923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64/95/12/10m.jpg"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hyperlink" Target="http://www.imdb.com/title/tt0416449/photogallery" TargetMode="Externa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C781C9-1540-4264-97B1-11CD88B1B7D9}"/>
</file>

<file path=customXml/itemProps2.xml><?xml version="1.0" encoding="utf-8"?>
<ds:datastoreItem xmlns:ds="http://schemas.openxmlformats.org/officeDocument/2006/customXml" ds:itemID="{456BBC37-EA53-4FBE-8D73-741E8F3BC9F9}"/>
</file>

<file path=customXml/itemProps3.xml><?xml version="1.0" encoding="utf-8"?>
<ds:datastoreItem xmlns:ds="http://schemas.openxmlformats.org/officeDocument/2006/customXml" ds:itemID="{70849AD6-51EE-4AC0-93CB-125DB263C030}"/>
</file>

<file path=docProps/app.xml><?xml version="1.0" encoding="utf-8"?>
<Properties xmlns="http://schemas.openxmlformats.org/officeDocument/2006/extended-properties" xmlns:vt="http://schemas.openxmlformats.org/officeDocument/2006/docPropsVTypes">
  <Template>Filmanmeldelse.dot</Template>
  <TotalTime>6</TotalTime>
  <Pages>2</Pages>
  <Words>565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Filmanmeldelse – ”300”</vt: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6</cp:revision>
  <dcterms:created xsi:type="dcterms:W3CDTF">2007-04-19T13:51:00Z</dcterms:created>
  <dcterms:modified xsi:type="dcterms:W3CDTF">2013-10-10T09:02:00Z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